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9585D" w14:textId="77777777" w:rsidR="003C774D" w:rsidRDefault="003C774D" w:rsidP="003C774D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Richard SHIPMAN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F5F9E7C" w14:textId="77777777" w:rsidR="003C774D" w:rsidRDefault="003C774D" w:rsidP="003C774D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Rushmere, Suffolk. Yeoman.</w:t>
      </w:r>
    </w:p>
    <w:p w14:paraId="324FC574" w14:textId="77777777" w:rsidR="003C774D" w:rsidRDefault="003C774D" w:rsidP="003C774D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956B4C7" w14:textId="77777777" w:rsidR="003C774D" w:rsidRDefault="003C774D" w:rsidP="003C774D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E6214A1" w14:textId="77777777" w:rsidR="003C774D" w:rsidRDefault="003C774D" w:rsidP="003C774D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Thomas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Morker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 brought a plaint of debt against him, 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Payn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</w:p>
    <w:p w14:paraId="23BE3244" w14:textId="77777777" w:rsidR="003C774D" w:rsidRDefault="003C774D" w:rsidP="003C774D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Southwold(q.v.), 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Bukton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Southwold(q.v.) and William Hendry</w:t>
      </w:r>
    </w:p>
    <w:p w14:paraId="529B2302" w14:textId="77777777" w:rsidR="003C774D" w:rsidRDefault="003C774D" w:rsidP="003C774D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Lowestoft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249AE86F" w14:textId="77777777" w:rsidR="003C774D" w:rsidRDefault="003C774D" w:rsidP="003C774D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65D3A298" w14:textId="77777777" w:rsidR="003C774D" w:rsidRDefault="003C774D" w:rsidP="003C774D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3118ADF" w14:textId="77777777" w:rsidR="003C774D" w:rsidRDefault="003C774D" w:rsidP="003C774D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30944D5" w14:textId="77777777" w:rsidR="003C774D" w:rsidRDefault="003C774D" w:rsidP="003C774D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16 February 2022</w:t>
      </w:r>
    </w:p>
    <w:p w14:paraId="7C42D24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2C925" w14:textId="77777777" w:rsidR="003C774D" w:rsidRDefault="003C774D" w:rsidP="009139A6">
      <w:r>
        <w:separator/>
      </w:r>
    </w:p>
  </w:endnote>
  <w:endnote w:type="continuationSeparator" w:id="0">
    <w:p w14:paraId="057890E6" w14:textId="77777777" w:rsidR="003C774D" w:rsidRDefault="003C77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BA9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FD96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239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9DA84" w14:textId="77777777" w:rsidR="003C774D" w:rsidRDefault="003C774D" w:rsidP="009139A6">
      <w:r>
        <w:separator/>
      </w:r>
    </w:p>
  </w:footnote>
  <w:footnote w:type="continuationSeparator" w:id="0">
    <w:p w14:paraId="1D960164" w14:textId="77777777" w:rsidR="003C774D" w:rsidRDefault="003C77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E3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C5C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CCB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74D"/>
    <w:rsid w:val="000666E0"/>
    <w:rsid w:val="002510B7"/>
    <w:rsid w:val="003C774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93BA5"/>
  <w15:chartTrackingRefBased/>
  <w15:docId w15:val="{D98896DB-F0AC-4945-AA57-334D94075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C77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2022-03-27T13:12:00Z</dcterms:created>
  <dcterms:modified xsi:type="dcterms:W3CDTF">2022-03-27T13:13:00Z</dcterms:modified>
</cp:coreProperties>
</file>